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B48FB3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02474A">
        <w:rPr>
          <w:b/>
          <w:lang w:val="en-GB"/>
        </w:rPr>
        <w:t xml:space="preserve"> 46- G00</w:t>
      </w:r>
      <w:r w:rsidR="0053349A">
        <w:rPr>
          <w:b/>
          <w:lang w:val="en-GB"/>
        </w:rPr>
        <w:t>1</w:t>
      </w:r>
      <w:bookmarkStart w:id="0" w:name="_GoBack"/>
      <w:bookmarkEnd w:id="0"/>
      <w:r w:rsidR="0002474A">
        <w:rPr>
          <w:b/>
          <w:lang w:val="en-GB"/>
        </w:rPr>
        <w:t>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CF73F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4EE5B02C" w:rsidR="00CF73FA" w:rsidRPr="00A33618" w:rsidRDefault="00CF73FA" w:rsidP="00CF73F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2CE463D0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9698DCF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255EE9" w:rsidRPr="00A33618" w14:paraId="28B1BC3C" w14:textId="77777777" w:rsidTr="009D1AF8">
        <w:tc>
          <w:tcPr>
            <w:tcW w:w="4673" w:type="dxa"/>
            <w:shd w:val="clear" w:color="auto" w:fill="auto"/>
          </w:tcPr>
          <w:p w14:paraId="462D669A" w14:textId="32055E50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00C42509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C066" w14:textId="719C8248" w:rsidR="00255EE9" w:rsidRPr="00532E97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06-01-25</w:t>
            </w:r>
          </w:p>
        </w:tc>
      </w:tr>
      <w:tr w:rsidR="00255EE9" w:rsidRPr="00A33618" w14:paraId="4D9567D4" w14:textId="77777777" w:rsidTr="009D1AF8">
        <w:tc>
          <w:tcPr>
            <w:tcW w:w="4673" w:type="dxa"/>
            <w:shd w:val="clear" w:color="auto" w:fill="auto"/>
          </w:tcPr>
          <w:p w14:paraId="34AF4BE9" w14:textId="5AA932A5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2377565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B299" w14:textId="35AE9097" w:rsidR="00255EE9" w:rsidRPr="00030E1F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09-01-25</w:t>
            </w:r>
          </w:p>
        </w:tc>
      </w:tr>
      <w:tr w:rsidR="00255EE9" w:rsidRPr="00A33618" w14:paraId="2E8E3BDC" w14:textId="77777777" w:rsidTr="009D1AF8">
        <w:tc>
          <w:tcPr>
            <w:tcW w:w="4673" w:type="dxa"/>
            <w:shd w:val="clear" w:color="auto" w:fill="auto"/>
          </w:tcPr>
          <w:p w14:paraId="2D4664AB" w14:textId="06A4C28D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DE7F6A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8C82" w14:textId="306F0CE2" w:rsidR="00255EE9" w:rsidRPr="0025557D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10-01-25</w:t>
            </w:r>
          </w:p>
        </w:tc>
      </w:tr>
      <w:tr w:rsidR="00255EE9" w:rsidRPr="00A33618" w14:paraId="3D3C37BA" w14:textId="77777777" w:rsidTr="009D1AF8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D7BA2E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5279B43C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48BC" w14:textId="5DF8DD68" w:rsidR="00255EE9" w:rsidRPr="00030E1F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30-01-25</w:t>
            </w:r>
          </w:p>
        </w:tc>
      </w:tr>
      <w:tr w:rsidR="00255EE9" w:rsidRPr="00A33618" w14:paraId="1D91F0FB" w14:textId="77777777" w:rsidTr="009D1AF8">
        <w:tc>
          <w:tcPr>
            <w:tcW w:w="4673" w:type="dxa"/>
            <w:shd w:val="clear" w:color="auto" w:fill="auto"/>
          </w:tcPr>
          <w:p w14:paraId="26733970" w14:textId="216B9619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B3DAD12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E09F" w14:textId="1697F9DF" w:rsidR="00255EE9" w:rsidRPr="00532E97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31-01-25</w:t>
            </w:r>
          </w:p>
        </w:tc>
      </w:tr>
      <w:tr w:rsidR="00255EE9" w:rsidRPr="00A33618" w14:paraId="5319267B" w14:textId="77777777" w:rsidTr="009D1AF8">
        <w:tc>
          <w:tcPr>
            <w:tcW w:w="4673" w:type="dxa"/>
            <w:shd w:val="clear" w:color="auto" w:fill="auto"/>
          </w:tcPr>
          <w:p w14:paraId="7C5FEA8D" w14:textId="0235AAEF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01FE7B5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178D" w14:textId="0D0E3678" w:rsidR="00255EE9" w:rsidRPr="00532E97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01-02-25</w:t>
            </w:r>
          </w:p>
        </w:tc>
      </w:tr>
      <w:tr w:rsidR="00255EE9" w:rsidRPr="00A33618" w14:paraId="603C6C3A" w14:textId="77777777" w:rsidTr="009D1AF8">
        <w:tc>
          <w:tcPr>
            <w:tcW w:w="4673" w:type="dxa"/>
            <w:shd w:val="clear" w:color="auto" w:fill="auto"/>
          </w:tcPr>
          <w:p w14:paraId="468A46DD" w14:textId="79A4B022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6FC12ED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CA74" w14:textId="0D71837A" w:rsidR="00255EE9" w:rsidRPr="00532E97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02-02-25</w:t>
            </w:r>
          </w:p>
        </w:tc>
      </w:tr>
      <w:tr w:rsidR="00255EE9" w:rsidRPr="00A33618" w14:paraId="405F2EC0" w14:textId="77777777" w:rsidTr="009D1AF8">
        <w:tc>
          <w:tcPr>
            <w:tcW w:w="4673" w:type="dxa"/>
            <w:shd w:val="clear" w:color="auto" w:fill="auto"/>
          </w:tcPr>
          <w:p w14:paraId="64B1558C" w14:textId="260B748F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CD395AA" w:rsidR="00255EE9" w:rsidRPr="00251A4B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A509" w14:textId="2B0C052D" w:rsidR="00255EE9" w:rsidRPr="00532E97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17-02-25</w:t>
            </w:r>
          </w:p>
        </w:tc>
      </w:tr>
      <w:tr w:rsidR="00255EE9" w:rsidRPr="00A33618" w14:paraId="169855ED" w14:textId="77777777" w:rsidTr="009D1AF8">
        <w:tc>
          <w:tcPr>
            <w:tcW w:w="4673" w:type="dxa"/>
            <w:shd w:val="clear" w:color="auto" w:fill="auto"/>
          </w:tcPr>
          <w:p w14:paraId="4995C7A1" w14:textId="60ADDFE1" w:rsidR="00255EE9" w:rsidRPr="00B0293A" w:rsidRDefault="00255EE9" w:rsidP="00255EE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0FBA1567" w:rsidR="00255EE9" w:rsidRPr="00A33618" w:rsidRDefault="00255EE9" w:rsidP="00255EE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B234" w14:textId="3C9ED941" w:rsidR="00255EE9" w:rsidRPr="00532E97" w:rsidRDefault="00255EE9" w:rsidP="00255EE9">
            <w:pPr>
              <w:rPr>
                <w:rFonts w:ascii="Calibri" w:hAnsi="Calibri"/>
                <w:szCs w:val="20"/>
              </w:rPr>
            </w:pPr>
            <w:r w:rsidRPr="00C47AC7">
              <w:t>18-02-25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0BCFA" w14:textId="77777777" w:rsidR="00B676AD" w:rsidRDefault="00B676AD">
      <w:r>
        <w:separator/>
      </w:r>
    </w:p>
  </w:endnote>
  <w:endnote w:type="continuationSeparator" w:id="0">
    <w:p w14:paraId="12D6A3C1" w14:textId="77777777" w:rsidR="00B676AD" w:rsidRDefault="00B676AD">
      <w:r>
        <w:continuationSeparator/>
      </w:r>
    </w:p>
  </w:endnote>
  <w:endnote w:type="continuationNotice" w:id="1">
    <w:p w14:paraId="04C1D025" w14:textId="77777777" w:rsidR="00B676AD" w:rsidRDefault="00B676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55EE9" w:rsidRPr="00255EE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55EE9" w:rsidRPr="00255EE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9CCD84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3349A">
      <w:rPr>
        <w:noProof/>
      </w:rPr>
      <w:t>2025-01-03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AA87A" w14:textId="77777777" w:rsidR="00B676AD" w:rsidRDefault="00B676AD">
      <w:r>
        <w:separator/>
      </w:r>
    </w:p>
  </w:footnote>
  <w:footnote w:type="continuationSeparator" w:id="0">
    <w:p w14:paraId="710DB5FA" w14:textId="77777777" w:rsidR="00B676AD" w:rsidRDefault="00B676AD">
      <w:r>
        <w:continuationSeparator/>
      </w:r>
    </w:p>
  </w:footnote>
  <w:footnote w:type="continuationNotice" w:id="1">
    <w:p w14:paraId="66855A87" w14:textId="77777777" w:rsidR="00B676AD" w:rsidRDefault="00B676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474A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936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C7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6F09"/>
    <w:rsid w:val="000D7B73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341"/>
    <w:rsid w:val="001A7874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4E8F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5EE9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3D5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26D9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27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49A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623"/>
    <w:rsid w:val="00B66100"/>
    <w:rsid w:val="00B676AD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47B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39"/>
    <w:rsid w:val="00FB7FF6"/>
    <w:rsid w:val="00FC07E2"/>
    <w:rsid w:val="00FC17C9"/>
    <w:rsid w:val="00FC2089"/>
    <w:rsid w:val="00FC2346"/>
    <w:rsid w:val="00FC23DA"/>
    <w:rsid w:val="00FC2D37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BBE4FA-B7EC-4318-81ED-51FDE664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197</Words>
  <Characters>1105</Characters>
  <Application>Microsoft Office Word</Application>
  <DocSecurity>0</DocSecurity>
  <Lines>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1261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3</cp:revision>
  <cp:lastPrinted>2013-10-18T08:32:00Z</cp:lastPrinted>
  <dcterms:created xsi:type="dcterms:W3CDTF">2025-01-02T03:59:00Z</dcterms:created>
  <dcterms:modified xsi:type="dcterms:W3CDTF">2025-01-03T02:18:00Z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b697613b857c4afe16b5e66a245151a94b79f543d82d0026675279f6dcb66b91</vt:lpwstr>
  </property>
</Properties>
</file>